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02DF" w14:textId="22174005" w:rsidR="00085CCB" w:rsidRPr="00AC42B0" w:rsidRDefault="00085CCB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 xml:space="preserve">Izjava člana </w:t>
      </w:r>
      <w:r>
        <w:rPr>
          <w:b/>
          <w:sz w:val="26"/>
          <w:szCs w:val="26"/>
        </w:rPr>
        <w:t>projektne skupine in pooblastilo</w:t>
      </w:r>
      <w:r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A59E88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2538980D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 xml:space="preserve">izpolnjujem vse pogoje za sodelovanje, kot izhajajo iz </w:t>
      </w:r>
      <w:r w:rsidR="00035351">
        <w:t>Navodil gospodarskim subjektom za pripravo ponudbe</w:t>
      </w:r>
      <w:r w:rsidR="00035351" w:rsidRPr="00841F50">
        <w:t xml:space="preserve"> </w:t>
      </w:r>
      <w:r w:rsidRPr="00841F50">
        <w:t>za predmetno naročilo (točka 9.1.</w:t>
      </w:r>
      <w:r w:rsidR="008758DE">
        <w:t>2</w:t>
      </w:r>
      <w:r w:rsidRPr="00841F50">
        <w:t xml:space="preserve"> Navodil gospodarskim subjektom</w:t>
      </w:r>
      <w:r w:rsidR="00D125DD">
        <w:t xml:space="preserve"> za pripravo ponudbe</w:t>
      </w:r>
      <w:r w:rsidRPr="00841F50">
        <w:t xml:space="preserve">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491C0EF3" w:rsidR="00085CCB" w:rsidRPr="00841F50" w:rsidRDefault="00085CCB" w:rsidP="002F702B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9B4CA7">
        <w:t>18</w:t>
      </w:r>
      <w:r w:rsidRPr="00841F50">
        <w:t>/202</w:t>
      </w:r>
      <w:r w:rsidR="008B1064">
        <w:t>6</w:t>
      </w:r>
      <w:r w:rsidRPr="00841F50">
        <w:t xml:space="preserve">, katerega predmet je </w:t>
      </w:r>
      <w:r w:rsidR="008758DE">
        <w:t>»</w:t>
      </w:r>
      <w:r w:rsidR="002F702B" w:rsidRPr="002F702B">
        <w:rPr>
          <w:i/>
          <w:iCs/>
        </w:rPr>
        <w:t xml:space="preserve">Vrednotenje </w:t>
      </w:r>
      <w:r w:rsidR="009B4CA7">
        <w:rPr>
          <w:i/>
          <w:iCs/>
        </w:rPr>
        <w:t>učinkovitosti in uspešnosti programa ter vrednotenje učinka Interreg programa Slovenija-Avstrija 2021-2027</w:t>
      </w:r>
      <w:r w:rsidR="008758DE">
        <w:t>«</w:t>
      </w:r>
      <w:r w:rsidR="00A81AD0">
        <w:t>,</w:t>
      </w:r>
      <w:r w:rsidRPr="00841F50">
        <w:t xml:space="preserve"> in sicer pri vseh nalogah, kot so določene v </w:t>
      </w:r>
      <w:r w:rsidR="00035351">
        <w:t>Navodi</w:t>
      </w:r>
      <w:r w:rsidR="00191B86">
        <w:t>l</w:t>
      </w:r>
      <w:r w:rsidR="00035351">
        <w:t>ih gospodarskim subjektom za pripravo ponudbe</w:t>
      </w:r>
      <w:r w:rsidRPr="00841F50">
        <w:t>.</w:t>
      </w:r>
    </w:p>
    <w:p w14:paraId="0D3EA461" w14:textId="77777777" w:rsidR="00EC1645" w:rsidRDefault="00EC1645" w:rsidP="00085CCB">
      <w:pPr>
        <w:spacing w:line="0" w:lineRule="atLeast"/>
        <w:jc w:val="center"/>
        <w:rPr>
          <w:rFonts w:cs="Calibri"/>
          <w:b/>
        </w:rPr>
      </w:pPr>
    </w:p>
    <w:p w14:paraId="4BE08AC3" w14:textId="042B53E8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133C4195" w:rsidR="00085CCB" w:rsidRPr="00F024B3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</w:t>
      </w:r>
      <w:r w:rsidR="003546B3">
        <w:rPr>
          <w:bCs/>
        </w:rPr>
        <w:t xml:space="preserve"> lokalno samoupravo,</w:t>
      </w:r>
      <w:r w:rsidR="00A927B5" w:rsidRPr="00A72F52">
        <w:rPr>
          <w:bCs/>
        </w:rPr>
        <w:t xml:space="preserve"> kohezijo in regionalni razvoj</w:t>
      </w:r>
      <w:r w:rsidRPr="00A72F52">
        <w:rPr>
          <w:bCs/>
        </w:rPr>
        <w:t xml:space="preserve">, </w:t>
      </w:r>
      <w:r w:rsidR="003546B3">
        <w:rPr>
          <w:bCs/>
        </w:rPr>
        <w:t>Ulica Vita Kraigherja</w:t>
      </w:r>
      <w:r w:rsidRPr="00A72F52">
        <w:rPr>
          <w:bCs/>
        </w:rPr>
        <w:t xml:space="preserve"> 5</w:t>
      </w:r>
      <w:r w:rsidR="003546B3">
        <w:rPr>
          <w:bCs/>
        </w:rPr>
        <w:t>,</w:t>
      </w:r>
      <w:r w:rsidRPr="00A72F52">
        <w:rPr>
          <w:bCs/>
        </w:rPr>
        <w:t xml:space="preserve"> </w:t>
      </w:r>
      <w:r w:rsidR="003546B3">
        <w:rPr>
          <w:bCs/>
        </w:rPr>
        <w:t>2</w:t>
      </w:r>
      <w:r w:rsidRPr="00A72F52">
        <w:rPr>
          <w:bCs/>
        </w:rPr>
        <w:t xml:space="preserve">000 </w:t>
      </w:r>
      <w:r w:rsidR="003546B3">
        <w:rPr>
          <w:bCs/>
        </w:rPr>
        <w:t>Maribor</w:t>
      </w:r>
      <w:r w:rsidRPr="00A72F52">
        <w:rPr>
          <w:bCs/>
        </w:rPr>
        <w:t>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E854EC">
        <w:rPr>
          <w:bCs/>
        </w:rPr>
        <w:t xml:space="preserve"> za pripravo ponudbe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3546B3">
        <w:rPr>
          <w:bCs/>
        </w:rPr>
        <w:t>18</w:t>
      </w:r>
      <w:r w:rsidRPr="00A72F52">
        <w:rPr>
          <w:bCs/>
        </w:rPr>
        <w:t>/202</w:t>
      </w:r>
      <w:r w:rsidR="00F024B3">
        <w:rPr>
          <w:bCs/>
        </w:rPr>
        <w:t>6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F024B3" w:rsidRPr="00F024B3">
        <w:rPr>
          <w:i/>
          <w:iCs/>
        </w:rPr>
        <w:t xml:space="preserve">Vrednotenje </w:t>
      </w:r>
      <w:r w:rsidR="003546B3">
        <w:rPr>
          <w:i/>
          <w:iCs/>
        </w:rPr>
        <w:t>učinkovitosti in uspešnosti programa ter vrednotenje  učinka Interreg programa Slovenija-Avstrija 2021-2027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560AA" w14:textId="77777777" w:rsidR="00495C8E" w:rsidRDefault="00495C8E">
      <w:r>
        <w:separator/>
      </w:r>
    </w:p>
  </w:endnote>
  <w:endnote w:type="continuationSeparator" w:id="0">
    <w:p w14:paraId="35CF2832" w14:textId="77777777" w:rsidR="00495C8E" w:rsidRDefault="0049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ACF5D" w14:textId="77777777" w:rsidR="00495C8E" w:rsidRDefault="00495C8E">
      <w:r>
        <w:separator/>
      </w:r>
    </w:p>
  </w:footnote>
  <w:footnote w:type="continuationSeparator" w:id="0">
    <w:p w14:paraId="0CC7AF24" w14:textId="77777777" w:rsidR="00495C8E" w:rsidRDefault="00495C8E">
      <w:r>
        <w:continuationSeparator/>
      </w:r>
    </w:p>
  </w:footnote>
  <w:footnote w:id="1">
    <w:p w14:paraId="42DB57D9" w14:textId="77777777" w:rsidR="00085CCB" w:rsidRPr="003869DE" w:rsidRDefault="00085CCB" w:rsidP="00085CCB">
      <w:pPr>
        <w:pStyle w:val="Sprotnaopomba-besedilo"/>
        <w:spacing w:after="0"/>
        <w:rPr>
          <w:rFonts w:asciiTheme="minorHAnsi" w:hAnsiTheme="minorHAnsi" w:cstheme="minorHAnsi"/>
          <w:i/>
          <w:strike/>
        </w:rPr>
      </w:pPr>
      <w:r w:rsidRPr="003869DE">
        <w:rPr>
          <w:rStyle w:val="Sprotnaopomba-sklic"/>
          <w:rFonts w:asciiTheme="minorHAnsi" w:hAnsiTheme="minorHAnsi" w:cstheme="minorHAnsi"/>
          <w:i/>
        </w:rPr>
        <w:footnoteRef/>
      </w:r>
      <w:r w:rsidRPr="003869DE">
        <w:rPr>
          <w:rFonts w:asciiTheme="minorHAnsi" w:hAnsiTheme="minorHAnsi" w:cstheme="minorHAnsi"/>
          <w:i/>
        </w:rPr>
        <w:t xml:space="preserve"> </w:t>
      </w:r>
      <w:r w:rsidRPr="003869DE">
        <w:rPr>
          <w:rFonts w:asciiTheme="minorHAnsi" w:hAnsiTheme="minorHAnsi" w:cstheme="minorHAnsi"/>
          <w:b/>
          <w:i/>
        </w:rPr>
        <w:t>Opozorilo:</w:t>
      </w:r>
      <w:r w:rsidRPr="003869DE">
        <w:rPr>
          <w:rFonts w:asciiTheme="minorHAnsi" w:hAnsiTheme="minorHAnsi" w:cstheme="minorHAnsi"/>
          <w:i/>
        </w:rPr>
        <w:t xml:space="preserve"> </w:t>
      </w:r>
      <w:r w:rsidRPr="003869DE">
        <w:rPr>
          <w:rFonts w:asciiTheme="minorHAnsi" w:hAnsiTheme="minorHAnsi" w:cstheme="minorHAnsi"/>
          <w:i/>
          <w:u w:val="single"/>
        </w:rPr>
        <w:t xml:space="preserve">Ponudnik mora ZA VSAKEGA od članov svoje projektne skupine, ki jih je navedel v obrazcu </w:t>
      </w:r>
      <w:r w:rsidRPr="003869DE">
        <w:rPr>
          <w:rFonts w:asciiTheme="minorHAnsi" w:hAnsiTheme="minorHAnsi" w:cstheme="minorHAnsi"/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204EC092" w:rsidR="00B745D6" w:rsidRPr="00204644" w:rsidRDefault="00E81B1E" w:rsidP="00E81B1E">
    <w:pPr>
      <w:tabs>
        <w:tab w:val="left" w:pos="4815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204644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3F0FE374" wp14:editId="573ECAAC">
          <wp:simplePos x="0" y="0"/>
          <wp:positionH relativeFrom="page">
            <wp:posOffset>3819525</wp:posOffset>
          </wp:positionH>
          <wp:positionV relativeFrom="paragraph">
            <wp:posOffset>-298450</wp:posOffset>
          </wp:positionV>
          <wp:extent cx="3322320" cy="1002665"/>
          <wp:effectExtent l="0" t="0" r="0" b="6985"/>
          <wp:wrapNone/>
          <wp:docPr id="1795559671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204644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6C2858D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6E6B51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204644">
      <w:rPr>
        <w:rFonts w:ascii="Republika" w:hAnsi="Republika"/>
        <w:sz w:val="20"/>
        <w:szCs w:val="20"/>
      </w:rPr>
      <w:t>REPUBLIKA SLOVENIJA</w:t>
    </w:r>
    <w:r w:rsidRPr="00204644">
      <w:rPr>
        <w:rFonts w:ascii="Republika" w:hAnsi="Republika"/>
        <w:sz w:val="20"/>
        <w:szCs w:val="20"/>
      </w:rPr>
      <w:tab/>
    </w:r>
  </w:p>
  <w:p w14:paraId="29897094" w14:textId="77777777" w:rsidR="00E81B1E" w:rsidRPr="00204644" w:rsidRDefault="00B745D6" w:rsidP="00E81B1E">
    <w:pPr>
      <w:pStyle w:val="Glava"/>
      <w:tabs>
        <w:tab w:val="clear" w:pos="4320"/>
        <w:tab w:val="clear" w:pos="8640"/>
        <w:tab w:val="left" w:pos="5112"/>
      </w:tabs>
      <w:spacing w:after="0" w:line="240" w:lineRule="exact"/>
      <w:rPr>
        <w:rFonts w:ascii="Republika" w:hAnsi="Republika"/>
        <w:b/>
        <w:caps/>
        <w:sz w:val="20"/>
        <w:szCs w:val="20"/>
      </w:rPr>
    </w:pPr>
    <w:r w:rsidRPr="00204644">
      <w:rPr>
        <w:rFonts w:ascii="Republika" w:hAnsi="Republika"/>
        <w:b/>
        <w:caps/>
        <w:sz w:val="20"/>
        <w:szCs w:val="20"/>
      </w:rPr>
      <w:t xml:space="preserve">MinIstrstvo ZA </w:t>
    </w:r>
    <w:r w:rsidR="00E81B1E" w:rsidRPr="00204644">
      <w:rPr>
        <w:rFonts w:ascii="Republika" w:hAnsi="Republika"/>
        <w:b/>
        <w:caps/>
        <w:sz w:val="20"/>
        <w:szCs w:val="20"/>
      </w:rPr>
      <w:t>LOKALNO SAMOUPRAVO,</w:t>
    </w:r>
  </w:p>
  <w:p w14:paraId="685B62C0" w14:textId="552C51E6" w:rsidR="00B745D6" w:rsidRPr="00204644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  <w:sz w:val="20"/>
        <w:szCs w:val="20"/>
      </w:rPr>
    </w:pPr>
    <w:r w:rsidRPr="00204644">
      <w:rPr>
        <w:rFonts w:ascii="Republika" w:hAnsi="Republika"/>
        <w:b/>
        <w:caps/>
        <w:sz w:val="20"/>
        <w:szCs w:val="20"/>
      </w:rPr>
      <w:t>KOHEZIJO IN REGIONALNI RAZVOJ</w:t>
    </w:r>
  </w:p>
  <w:p w14:paraId="6DFA709F" w14:textId="77777777" w:rsidR="00DC7468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  <w:p w14:paraId="3C7BB284" w14:textId="77777777" w:rsidR="00EC1645" w:rsidRPr="008A4089" w:rsidRDefault="00EC1645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1"/>
  </w:num>
  <w:num w:numId="2" w16cid:durableId="889653149">
    <w:abstractNumId w:val="15"/>
  </w:num>
  <w:num w:numId="3" w16cid:durableId="790704691">
    <w:abstractNumId w:val="0"/>
  </w:num>
  <w:num w:numId="4" w16cid:durableId="1004474145">
    <w:abstractNumId w:val="17"/>
  </w:num>
  <w:num w:numId="5" w16cid:durableId="2010282557">
    <w:abstractNumId w:val="14"/>
  </w:num>
  <w:num w:numId="6" w16cid:durableId="1832014630">
    <w:abstractNumId w:val="29"/>
  </w:num>
  <w:num w:numId="7" w16cid:durableId="2008703013">
    <w:abstractNumId w:val="20"/>
  </w:num>
  <w:num w:numId="8" w16cid:durableId="1221092306">
    <w:abstractNumId w:val="32"/>
  </w:num>
  <w:num w:numId="9" w16cid:durableId="151456189">
    <w:abstractNumId w:val="8"/>
  </w:num>
  <w:num w:numId="10" w16cid:durableId="1124809567">
    <w:abstractNumId w:val="26"/>
  </w:num>
  <w:num w:numId="11" w16cid:durableId="1159926597">
    <w:abstractNumId w:val="2"/>
  </w:num>
  <w:num w:numId="12" w16cid:durableId="1307393365">
    <w:abstractNumId w:val="7"/>
  </w:num>
  <w:num w:numId="13" w16cid:durableId="643698391">
    <w:abstractNumId w:val="4"/>
  </w:num>
  <w:num w:numId="14" w16cid:durableId="929582184">
    <w:abstractNumId w:val="23"/>
  </w:num>
  <w:num w:numId="15" w16cid:durableId="126045018">
    <w:abstractNumId w:val="16"/>
  </w:num>
  <w:num w:numId="16" w16cid:durableId="336348805">
    <w:abstractNumId w:val="1"/>
  </w:num>
  <w:num w:numId="17" w16cid:durableId="859971703">
    <w:abstractNumId w:val="25"/>
  </w:num>
  <w:num w:numId="18" w16cid:durableId="1989311948">
    <w:abstractNumId w:val="18"/>
  </w:num>
  <w:num w:numId="19" w16cid:durableId="1193877697">
    <w:abstractNumId w:val="6"/>
  </w:num>
  <w:num w:numId="20" w16cid:durableId="1483348823">
    <w:abstractNumId w:val="5"/>
  </w:num>
  <w:num w:numId="21" w16cid:durableId="458182834">
    <w:abstractNumId w:val="28"/>
  </w:num>
  <w:num w:numId="22" w16cid:durableId="263077772">
    <w:abstractNumId w:val="19"/>
  </w:num>
  <w:num w:numId="23" w16cid:durableId="826673324">
    <w:abstractNumId w:val="21"/>
  </w:num>
  <w:num w:numId="24" w16cid:durableId="1426806785">
    <w:abstractNumId w:val="31"/>
  </w:num>
  <w:num w:numId="25" w16cid:durableId="2119792086">
    <w:abstractNumId w:val="22"/>
  </w:num>
  <w:num w:numId="26" w16cid:durableId="668144327">
    <w:abstractNumId w:val="9"/>
  </w:num>
  <w:num w:numId="27" w16cid:durableId="1102532403">
    <w:abstractNumId w:val="30"/>
  </w:num>
  <w:num w:numId="28" w16cid:durableId="309481193">
    <w:abstractNumId w:val="27"/>
  </w:num>
  <w:num w:numId="29" w16cid:durableId="1380595489">
    <w:abstractNumId w:val="24"/>
  </w:num>
  <w:num w:numId="30" w16cid:durableId="1612274680">
    <w:abstractNumId w:val="12"/>
  </w:num>
  <w:num w:numId="31" w16cid:durableId="39091178">
    <w:abstractNumId w:val="13"/>
  </w:num>
  <w:num w:numId="32" w16cid:durableId="1580097378">
    <w:abstractNumId w:val="10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26CE0"/>
    <w:rsid w:val="00035351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955C4"/>
    <w:rsid w:val="00096079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D4B7F"/>
    <w:rsid w:val="000F1CB3"/>
    <w:rsid w:val="000F381D"/>
    <w:rsid w:val="000F529D"/>
    <w:rsid w:val="00100B80"/>
    <w:rsid w:val="00102FBE"/>
    <w:rsid w:val="00107AA8"/>
    <w:rsid w:val="00113E3D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732E7"/>
    <w:rsid w:val="001908E4"/>
    <w:rsid w:val="00191B86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49B1"/>
    <w:rsid w:val="001F5EF8"/>
    <w:rsid w:val="001F7E19"/>
    <w:rsid w:val="00202A77"/>
    <w:rsid w:val="00204644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97920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702B"/>
    <w:rsid w:val="00306915"/>
    <w:rsid w:val="00314E71"/>
    <w:rsid w:val="0032481F"/>
    <w:rsid w:val="003266E1"/>
    <w:rsid w:val="0032685A"/>
    <w:rsid w:val="00337479"/>
    <w:rsid w:val="00343576"/>
    <w:rsid w:val="00344E44"/>
    <w:rsid w:val="00347E24"/>
    <w:rsid w:val="0035369D"/>
    <w:rsid w:val="003546B3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69DE"/>
    <w:rsid w:val="0038722D"/>
    <w:rsid w:val="00387B1A"/>
    <w:rsid w:val="00392E7B"/>
    <w:rsid w:val="0039420D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75C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95C8E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324F"/>
    <w:rsid w:val="004F571D"/>
    <w:rsid w:val="00502E41"/>
    <w:rsid w:val="00515635"/>
    <w:rsid w:val="005207C8"/>
    <w:rsid w:val="0052217A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8ED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0A57"/>
    <w:rsid w:val="005C0C0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4D4F"/>
    <w:rsid w:val="00825BE9"/>
    <w:rsid w:val="00832456"/>
    <w:rsid w:val="008327EA"/>
    <w:rsid w:val="008330E6"/>
    <w:rsid w:val="00837518"/>
    <w:rsid w:val="00844858"/>
    <w:rsid w:val="00847BAC"/>
    <w:rsid w:val="00850F63"/>
    <w:rsid w:val="0085313F"/>
    <w:rsid w:val="00856825"/>
    <w:rsid w:val="00863AF2"/>
    <w:rsid w:val="00872C07"/>
    <w:rsid w:val="008758DE"/>
    <w:rsid w:val="0088043C"/>
    <w:rsid w:val="008830DD"/>
    <w:rsid w:val="00886459"/>
    <w:rsid w:val="008865DD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A5CB9"/>
    <w:rsid w:val="008B1064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818"/>
    <w:rsid w:val="00924E3C"/>
    <w:rsid w:val="00932E94"/>
    <w:rsid w:val="009404C8"/>
    <w:rsid w:val="00946C49"/>
    <w:rsid w:val="00956928"/>
    <w:rsid w:val="009612BB"/>
    <w:rsid w:val="00964A6A"/>
    <w:rsid w:val="00966403"/>
    <w:rsid w:val="00984F37"/>
    <w:rsid w:val="009859A7"/>
    <w:rsid w:val="009868D9"/>
    <w:rsid w:val="00991FB6"/>
    <w:rsid w:val="00992FEA"/>
    <w:rsid w:val="00996700"/>
    <w:rsid w:val="00997B86"/>
    <w:rsid w:val="009A1741"/>
    <w:rsid w:val="009A44E7"/>
    <w:rsid w:val="009A674F"/>
    <w:rsid w:val="009B0E0C"/>
    <w:rsid w:val="009B2262"/>
    <w:rsid w:val="009B27AA"/>
    <w:rsid w:val="009B4CA7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09A"/>
    <w:rsid w:val="00AA738F"/>
    <w:rsid w:val="00AB026A"/>
    <w:rsid w:val="00AB3817"/>
    <w:rsid w:val="00AC3CB2"/>
    <w:rsid w:val="00AC5F9B"/>
    <w:rsid w:val="00AC66B4"/>
    <w:rsid w:val="00AD49CE"/>
    <w:rsid w:val="00AD5DD0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1B19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25DD"/>
    <w:rsid w:val="00D13754"/>
    <w:rsid w:val="00D204A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66474"/>
    <w:rsid w:val="00D81184"/>
    <w:rsid w:val="00D82873"/>
    <w:rsid w:val="00D83B30"/>
    <w:rsid w:val="00D8542D"/>
    <w:rsid w:val="00D85B56"/>
    <w:rsid w:val="00D9583A"/>
    <w:rsid w:val="00DA2AE8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2D49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B1E"/>
    <w:rsid w:val="00E81E0F"/>
    <w:rsid w:val="00E841B3"/>
    <w:rsid w:val="00E84215"/>
    <w:rsid w:val="00E854EC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1645"/>
    <w:rsid w:val="00EC64EB"/>
    <w:rsid w:val="00ED5F76"/>
    <w:rsid w:val="00ED6763"/>
    <w:rsid w:val="00EF0979"/>
    <w:rsid w:val="00EF7E59"/>
    <w:rsid w:val="00F024B3"/>
    <w:rsid w:val="00F02861"/>
    <w:rsid w:val="00F07735"/>
    <w:rsid w:val="00F203B3"/>
    <w:rsid w:val="00F23D07"/>
    <w:rsid w:val="00F240BB"/>
    <w:rsid w:val="00F3155E"/>
    <w:rsid w:val="00F41049"/>
    <w:rsid w:val="00F41AEA"/>
    <w:rsid w:val="00F46724"/>
    <w:rsid w:val="00F51E77"/>
    <w:rsid w:val="00F55428"/>
    <w:rsid w:val="00F57E0E"/>
    <w:rsid w:val="00F57FED"/>
    <w:rsid w:val="00F634B5"/>
    <w:rsid w:val="00F6659B"/>
    <w:rsid w:val="00F71818"/>
    <w:rsid w:val="00F720F0"/>
    <w:rsid w:val="00F7238F"/>
    <w:rsid w:val="00F74168"/>
    <w:rsid w:val="00F77D77"/>
    <w:rsid w:val="00F82A80"/>
    <w:rsid w:val="00F93982"/>
    <w:rsid w:val="00F954AF"/>
    <w:rsid w:val="00F9651E"/>
    <w:rsid w:val="00F97B2B"/>
    <w:rsid w:val="00FA7114"/>
    <w:rsid w:val="00FB3B21"/>
    <w:rsid w:val="00FC0CF0"/>
    <w:rsid w:val="00FC4FF8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F723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0DF2EF-CA8D-4F8B-A279-D9EBD79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35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1925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117</cp:revision>
  <cp:lastPrinted>2014-11-11T11:21:00Z</cp:lastPrinted>
  <dcterms:created xsi:type="dcterms:W3CDTF">2024-04-05T08:23:00Z</dcterms:created>
  <dcterms:modified xsi:type="dcterms:W3CDTF">2026-08-07T09:43:00Z</dcterms:modified>
</cp:coreProperties>
</file>